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088E" w:rsidRDefault="00C1088E" w:rsidP="00C108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FRETH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1088E" w:rsidRDefault="00C1088E" w:rsidP="00C108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Hornchurch, Essex. Barber.</w:t>
      </w:r>
    </w:p>
    <w:p w:rsidR="00C1088E" w:rsidRDefault="00C1088E" w:rsidP="00C1088E">
      <w:pPr>
        <w:rPr>
          <w:rFonts w:ascii="Times New Roman" w:hAnsi="Times New Roman" w:cs="Times New Roman"/>
        </w:rPr>
      </w:pPr>
    </w:p>
    <w:p w:rsidR="00C1088E" w:rsidRDefault="00C1088E" w:rsidP="00C1088E">
      <w:pPr>
        <w:rPr>
          <w:rFonts w:ascii="Times New Roman" w:hAnsi="Times New Roman" w:cs="Times New Roman"/>
        </w:rPr>
      </w:pPr>
    </w:p>
    <w:p w:rsidR="00C1088E" w:rsidRDefault="00C1088E" w:rsidP="00C108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Longe</w:t>
      </w:r>
      <w:proofErr w:type="spellEnd"/>
      <w:r>
        <w:rPr>
          <w:rFonts w:ascii="Times New Roman" w:hAnsi="Times New Roman" w:cs="Times New Roman"/>
        </w:rPr>
        <w:t xml:space="preserve">(q.v.) brought plaints of detinue and debt against him and </w:t>
      </w:r>
    </w:p>
    <w:p w:rsidR="00C1088E" w:rsidRDefault="00C1088E" w:rsidP="00C108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Wattes</w:t>
      </w:r>
      <w:proofErr w:type="spellEnd"/>
      <w:r>
        <w:rPr>
          <w:rFonts w:ascii="Times New Roman" w:hAnsi="Times New Roman" w:cs="Times New Roman"/>
        </w:rPr>
        <w:t xml:space="preserve"> of Hornchurch(q.v.), as the executors of Margery Parson(q.v.).</w:t>
      </w:r>
    </w:p>
    <w:p w:rsidR="00C1088E" w:rsidRDefault="00C1088E" w:rsidP="00C108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F323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C1088E" w:rsidRDefault="00C1088E" w:rsidP="00C1088E">
      <w:pPr>
        <w:rPr>
          <w:rFonts w:ascii="Times New Roman" w:hAnsi="Times New Roman" w:cs="Times New Roman"/>
        </w:rPr>
      </w:pPr>
    </w:p>
    <w:p w:rsidR="00C1088E" w:rsidRDefault="00C1088E" w:rsidP="00C1088E">
      <w:pPr>
        <w:rPr>
          <w:rFonts w:ascii="Times New Roman" w:hAnsi="Times New Roman" w:cs="Times New Roman"/>
        </w:rPr>
      </w:pPr>
    </w:p>
    <w:p w:rsidR="00C1088E" w:rsidRDefault="00C1088E" w:rsidP="00C108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March 2018</w:t>
      </w:r>
    </w:p>
    <w:p w:rsidR="006B2F86" w:rsidRPr="00E71FC3" w:rsidRDefault="00C1088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088E" w:rsidRDefault="00C1088E" w:rsidP="00E71FC3">
      <w:r>
        <w:separator/>
      </w:r>
    </w:p>
  </w:endnote>
  <w:endnote w:type="continuationSeparator" w:id="0">
    <w:p w:rsidR="00C1088E" w:rsidRDefault="00C1088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088E" w:rsidRDefault="00C1088E" w:rsidP="00E71FC3">
      <w:r>
        <w:separator/>
      </w:r>
    </w:p>
  </w:footnote>
  <w:footnote w:type="continuationSeparator" w:id="0">
    <w:p w:rsidR="00C1088E" w:rsidRDefault="00C1088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88E"/>
    <w:rsid w:val="001A7C09"/>
    <w:rsid w:val="00577BD5"/>
    <w:rsid w:val="00656CBA"/>
    <w:rsid w:val="006A1F77"/>
    <w:rsid w:val="00733BE7"/>
    <w:rsid w:val="00AB52E8"/>
    <w:rsid w:val="00B16D3F"/>
    <w:rsid w:val="00BB41AC"/>
    <w:rsid w:val="00C1088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82F048-80A3-4FD8-B3DC-19AD39F1C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1088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108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2018-03-27T21:24:00Z</dcterms:created>
  <dcterms:modified xsi:type="dcterms:W3CDTF">2018-03-27T21:25:00Z</dcterms:modified>
</cp:coreProperties>
</file>